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58BE92A6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BA50E3">
        <w:rPr>
          <w:rFonts w:ascii="Arial" w:hAnsi="Arial" w:cs="Arial"/>
          <w:b/>
          <w:sz w:val="20"/>
          <w:szCs w:val="20"/>
          <w:lang w:val="uk-UA" w:eastAsia="en-US"/>
        </w:rPr>
        <w:t xml:space="preserve">714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56E64F22" w:rsidR="008E72F5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BA50E3">
        <w:rPr>
          <w:rFonts w:ascii="Arial" w:hAnsi="Arial" w:cs="Arial"/>
          <w:sz w:val="20"/>
          <w:szCs w:val="20"/>
          <w:lang w:val="uk-UA" w:eastAsia="en-US"/>
        </w:rPr>
        <w:t>19</w:t>
      </w:r>
      <w:r w:rsidR="008F2DCC">
        <w:rPr>
          <w:rFonts w:ascii="Arial" w:hAnsi="Arial" w:cs="Arial"/>
          <w:sz w:val="20"/>
          <w:szCs w:val="20"/>
          <w:lang w:val="uk-UA" w:eastAsia="en-US"/>
        </w:rPr>
        <w:t>.0</w:t>
      </w:r>
      <w:r w:rsidR="00BA50E3">
        <w:rPr>
          <w:rFonts w:ascii="Arial" w:hAnsi="Arial" w:cs="Arial"/>
          <w:sz w:val="20"/>
          <w:szCs w:val="20"/>
          <w:lang w:val="uk-UA" w:eastAsia="en-US"/>
        </w:rPr>
        <w:t>8</w:t>
      </w:r>
      <w:r w:rsidR="008F2DCC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65BB1FC3" w14:textId="77777777" w:rsidR="008F2DCC" w:rsidRPr="009E135F" w:rsidRDefault="008F2DCC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1CB3685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BA50E3">
        <w:rPr>
          <w:rFonts w:ascii="Arial" w:hAnsi="Arial" w:cs="Arial"/>
          <w:sz w:val="20"/>
          <w:szCs w:val="20"/>
          <w:lang w:val="uk-UA"/>
        </w:rPr>
        <w:t>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7B7DB991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 w:rsidR="00C43E15">
              <w:rPr>
                <w:rStyle w:val="ab"/>
                <w:rFonts w:ascii="Arial" w:hAnsi="Arial" w:cs="Arial"/>
                <w:sz w:val="20"/>
                <w:szCs w:val="20"/>
              </w:rPr>
              <w:t>системе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07B4D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9F0B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74613CD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533E7E18" w:rsidR="00C07B4D" w:rsidRPr="00B22092" w:rsidRDefault="00E17354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19</w:t>
            </w:r>
            <w:r w:rsidR="002021C2">
              <w:rPr>
                <w:rFonts w:ascii="Arial" w:hAnsi="Arial" w:cs="Arial"/>
                <w:sz w:val="20"/>
                <w:szCs w:val="20"/>
                <w:lang w:val="uk-UA"/>
              </w:rPr>
              <w:t>.0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хв.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07B4D" w:rsidRPr="0025762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Начало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3F762C41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07B4D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E7C2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1A32EDCC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35545DD7" w:rsidR="00C07B4D" w:rsidRPr="0025762E" w:rsidRDefault="00CD3BA5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2021C2">
              <w:rPr>
                <w:rFonts w:ascii="Arial" w:hAnsi="Arial" w:cs="Arial"/>
                <w:sz w:val="20"/>
                <w:szCs w:val="20"/>
                <w:lang w:val="uk-UA"/>
              </w:rPr>
              <w:t>.0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</w:t>
            </w:r>
            <w:r w:rsidR="00C07B4D" w:rsidRPr="0026434B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.</w:t>
            </w:r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Окончание</w:t>
            </w:r>
            <w:proofErr w:type="spellEnd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338C93FB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D3BA5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6AE82757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5DCED5ED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7BF76AF3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D3BA5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05DD3953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3AD2CB5E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673A18B5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4CCA0B04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714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7FE33C6B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714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31639136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510DC08E" w:rsidR="008E72F5" w:rsidRPr="0031345B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E17354">
              <w:rPr>
                <w:rFonts w:ascii="Arial" w:hAnsi="Arial" w:cs="Arial"/>
                <w:sz w:val="20"/>
                <w:szCs w:val="20"/>
                <w:lang w:val="uk-UA"/>
              </w:rPr>
              <w:t>714</w:t>
            </w: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0066BA6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9C56A0">
        <w:rPr>
          <w:rFonts w:ascii="Arial" w:hAnsi="Arial" w:cs="Arial"/>
          <w:b/>
          <w:sz w:val="22"/>
          <w:lang w:val="uk-UA"/>
        </w:rPr>
        <w:t xml:space="preserve">Лесовой </w:t>
      </w:r>
      <w:proofErr w:type="gramStart"/>
      <w:r w:rsidR="009C56A0">
        <w:rPr>
          <w:rFonts w:ascii="Arial" w:hAnsi="Arial" w:cs="Arial"/>
          <w:b/>
          <w:sz w:val="22"/>
          <w:lang w:val="uk-UA"/>
        </w:rPr>
        <w:t>А.В.</w:t>
      </w:r>
      <w:proofErr w:type="gramEnd"/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04C441BB" w14:textId="77777777" w:rsidR="00573CCD" w:rsidRPr="00DA4934" w:rsidRDefault="00573CCD" w:rsidP="00573CCD">
      <w:pPr>
        <w:rPr>
          <w:rFonts w:ascii="Arial" w:hAnsi="Arial" w:cs="Arial"/>
          <w:sz w:val="18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3F356763" w14:textId="666AB788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ел (</w:t>
      </w:r>
      <w:proofErr w:type="spellStart"/>
      <w:r w:rsidRPr="00922F9C">
        <w:rPr>
          <w:rFonts w:ascii="Arial" w:hAnsi="Arial" w:cs="Arial"/>
          <w:i/>
          <w:iCs/>
          <w:color w:val="2F5597"/>
          <w:sz w:val="16"/>
        </w:rPr>
        <w:t>внутр</w:t>
      </w:r>
      <w:proofErr w:type="spellEnd"/>
      <w:r w:rsidRPr="00922F9C">
        <w:rPr>
          <w:rFonts w:ascii="Arial" w:hAnsi="Arial" w:cs="Arial"/>
          <w:i/>
          <w:iCs/>
          <w:color w:val="2F5597"/>
          <w:sz w:val="16"/>
        </w:rPr>
        <w:t xml:space="preserve">): 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85-</w:t>
      </w:r>
      <w:r w:rsidRPr="00BA1CCF">
        <w:rPr>
          <w:rFonts w:ascii="Arial" w:hAnsi="Arial" w:cs="Arial"/>
          <w:i/>
          <w:iCs/>
          <w:color w:val="2F5597"/>
          <w:sz w:val="16"/>
        </w:rPr>
        <w:t>35</w:t>
      </w:r>
      <w:proofErr w:type="gramEnd"/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0C6F8" w14:textId="77777777" w:rsidR="0042508E" w:rsidRDefault="0042508E" w:rsidP="008F4E98">
      <w:pPr>
        <w:pStyle w:val="a3"/>
      </w:pPr>
      <w:r>
        <w:separator/>
      </w:r>
    </w:p>
  </w:endnote>
  <w:endnote w:type="continuationSeparator" w:id="0">
    <w:p w14:paraId="5F48AF09" w14:textId="77777777" w:rsidR="0042508E" w:rsidRDefault="0042508E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AD59" w14:textId="77777777" w:rsidR="0042508E" w:rsidRDefault="0042508E" w:rsidP="008F4E98">
      <w:pPr>
        <w:pStyle w:val="a3"/>
      </w:pPr>
      <w:r>
        <w:separator/>
      </w:r>
    </w:p>
  </w:footnote>
  <w:footnote w:type="continuationSeparator" w:id="0">
    <w:p w14:paraId="41A7EEDC" w14:textId="77777777" w:rsidR="0042508E" w:rsidRDefault="0042508E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BA50E3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02D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3F89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F00FD"/>
    <w:rsid w:val="001F0670"/>
    <w:rsid w:val="001F151E"/>
    <w:rsid w:val="001F3B74"/>
    <w:rsid w:val="001F6CD3"/>
    <w:rsid w:val="001F6DC7"/>
    <w:rsid w:val="002021C2"/>
    <w:rsid w:val="002022A2"/>
    <w:rsid w:val="00202C3C"/>
    <w:rsid w:val="002048B3"/>
    <w:rsid w:val="00204922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57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2331"/>
    <w:rsid w:val="002623B6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F90"/>
    <w:rsid w:val="00417F7E"/>
    <w:rsid w:val="00420F33"/>
    <w:rsid w:val="00421BA7"/>
    <w:rsid w:val="00422068"/>
    <w:rsid w:val="00423EBD"/>
    <w:rsid w:val="00424A98"/>
    <w:rsid w:val="0042508E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5095"/>
    <w:rsid w:val="004C76B7"/>
    <w:rsid w:val="004D1146"/>
    <w:rsid w:val="004D11C5"/>
    <w:rsid w:val="004D130F"/>
    <w:rsid w:val="004D21BF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17F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31D"/>
    <w:rsid w:val="005A6791"/>
    <w:rsid w:val="005A6AF3"/>
    <w:rsid w:val="005B08D8"/>
    <w:rsid w:val="005B23D5"/>
    <w:rsid w:val="005B347F"/>
    <w:rsid w:val="005B4F3E"/>
    <w:rsid w:val="005B77FE"/>
    <w:rsid w:val="005C0891"/>
    <w:rsid w:val="005C1F61"/>
    <w:rsid w:val="005C26BF"/>
    <w:rsid w:val="005C3BCE"/>
    <w:rsid w:val="005C4444"/>
    <w:rsid w:val="005C452D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86A"/>
    <w:rsid w:val="006C0FE9"/>
    <w:rsid w:val="006C1104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C0"/>
    <w:rsid w:val="007F22F3"/>
    <w:rsid w:val="007F3458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1EE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442A"/>
    <w:rsid w:val="00884AB6"/>
    <w:rsid w:val="00884CFD"/>
    <w:rsid w:val="008877BA"/>
    <w:rsid w:val="00890EB1"/>
    <w:rsid w:val="00891BFD"/>
    <w:rsid w:val="008949DC"/>
    <w:rsid w:val="008952FE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6820"/>
    <w:rsid w:val="008E6EE9"/>
    <w:rsid w:val="008E70A5"/>
    <w:rsid w:val="008E72F5"/>
    <w:rsid w:val="008F002B"/>
    <w:rsid w:val="008F05AA"/>
    <w:rsid w:val="008F1E3F"/>
    <w:rsid w:val="008F2DCC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7829"/>
    <w:rsid w:val="00A70B4D"/>
    <w:rsid w:val="00A73512"/>
    <w:rsid w:val="00A736E4"/>
    <w:rsid w:val="00A74284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80006"/>
    <w:rsid w:val="00B80194"/>
    <w:rsid w:val="00B80D6F"/>
    <w:rsid w:val="00B8188D"/>
    <w:rsid w:val="00B8425D"/>
    <w:rsid w:val="00B8682A"/>
    <w:rsid w:val="00B91080"/>
    <w:rsid w:val="00B92A6D"/>
    <w:rsid w:val="00B934F6"/>
    <w:rsid w:val="00B9350A"/>
    <w:rsid w:val="00B94F09"/>
    <w:rsid w:val="00B96EF7"/>
    <w:rsid w:val="00BA0479"/>
    <w:rsid w:val="00BA10FD"/>
    <w:rsid w:val="00BA1CCF"/>
    <w:rsid w:val="00BA4C91"/>
    <w:rsid w:val="00BA50E3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3E15"/>
    <w:rsid w:val="00C4521E"/>
    <w:rsid w:val="00C45C30"/>
    <w:rsid w:val="00C467A8"/>
    <w:rsid w:val="00C46E9A"/>
    <w:rsid w:val="00C50DB0"/>
    <w:rsid w:val="00C53C66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352C"/>
    <w:rsid w:val="00CC39E2"/>
    <w:rsid w:val="00CC3C27"/>
    <w:rsid w:val="00CC3F78"/>
    <w:rsid w:val="00CC5283"/>
    <w:rsid w:val="00CC78F4"/>
    <w:rsid w:val="00CD0AC1"/>
    <w:rsid w:val="00CD30AD"/>
    <w:rsid w:val="00CD3BA5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540D"/>
    <w:rsid w:val="00CF60F9"/>
    <w:rsid w:val="00CF6721"/>
    <w:rsid w:val="00CF7337"/>
    <w:rsid w:val="00D00378"/>
    <w:rsid w:val="00D02090"/>
    <w:rsid w:val="00D0508B"/>
    <w:rsid w:val="00D063EA"/>
    <w:rsid w:val="00D0724B"/>
    <w:rsid w:val="00D07B04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3EFC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354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B7F"/>
    <w:rsid w:val="00EC2BC3"/>
    <w:rsid w:val="00EC3330"/>
    <w:rsid w:val="00EC7BB2"/>
    <w:rsid w:val="00ED01E6"/>
    <w:rsid w:val="00ED06D8"/>
    <w:rsid w:val="00ED081F"/>
    <w:rsid w:val="00ED20E7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5EDC"/>
    <w:rsid w:val="00F77B05"/>
    <w:rsid w:val="00F803CB"/>
    <w:rsid w:val="00F80E46"/>
    <w:rsid w:val="00F80F60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862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602</cp:revision>
  <cp:lastPrinted>2025-03-03T07:38:00Z</cp:lastPrinted>
  <dcterms:created xsi:type="dcterms:W3CDTF">2020-08-07T12:15:00Z</dcterms:created>
  <dcterms:modified xsi:type="dcterms:W3CDTF">2026-08-19T10:54:00Z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